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33874">
        <w:rPr>
          <w:rFonts w:ascii="Arial" w:hAnsi="Arial" w:cs="Arial"/>
          <w:b/>
          <w:caps/>
          <w:sz w:val="28"/>
          <w:szCs w:val="28"/>
        </w:rPr>
        <w:t>2222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3387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33874">
              <w:rPr>
                <w:rFonts w:ascii="Arial" w:hAnsi="Arial" w:cs="Arial"/>
                <w:sz w:val="20"/>
                <w:szCs w:val="20"/>
              </w:rPr>
              <w:t>Solicita providências junto à Secretaria de Esportes e Recreação para que sejam realizados serviços de manutenção e a troca de equipamentos enferrujados na academia ao ar livre do Jardim Flórida.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providências cabíveis </w:t>
      </w:r>
      <w:r w:rsidR="00733874" w:rsidRPr="00733874">
        <w:rPr>
          <w:rFonts w:ascii="Arial" w:hAnsi="Arial" w:cs="Arial"/>
        </w:rPr>
        <w:t>junto à Secretaria de Esportes e Recreação para que sejam realizados serviços de manutenção e a troca de equipamentos enferrujados na academia ao ar livre do Jardim Flórida.</w:t>
      </w:r>
    </w:p>
    <w:p w:rsidR="00733874" w:rsidRDefault="00733874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Fotos anexas.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33874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33874" w:rsidRPr="000F1809" w:rsidRDefault="00733874" w:rsidP="00A34F2C">
      <w:pPr>
        <w:jc w:val="center"/>
        <w:rPr>
          <w:rFonts w:ascii="Arial" w:hAnsi="Arial" w:cs="Arial"/>
          <w:b/>
        </w:rPr>
      </w:pPr>
      <w:r w:rsidRPr="000F1809">
        <w:rPr>
          <w:rFonts w:ascii="Arial" w:hAnsi="Arial" w:cs="Arial"/>
          <w:b/>
        </w:rPr>
        <w:t>DR. RODRIGO SALOMON</w:t>
      </w:r>
    </w:p>
    <w:p w:rsidR="00733874" w:rsidRPr="000F1809" w:rsidRDefault="00733874" w:rsidP="00A34F2C">
      <w:pPr>
        <w:jc w:val="center"/>
        <w:rPr>
          <w:rFonts w:ascii="Arial" w:hAnsi="Arial" w:cs="Arial"/>
        </w:rPr>
      </w:pPr>
      <w:r w:rsidRPr="000F1809">
        <w:rPr>
          <w:rFonts w:ascii="Arial" w:hAnsi="Arial" w:cs="Arial"/>
        </w:rPr>
        <w:t>Vereador – Líder do PSDB</w:t>
      </w:r>
      <w:r w:rsidRPr="000F1809">
        <w:rPr>
          <w:rFonts w:ascii="Arial" w:hAnsi="Arial" w:cs="Arial"/>
        </w:rPr>
        <w:br/>
      </w:r>
    </w:p>
    <w:p w:rsidR="00733874" w:rsidRDefault="0073387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71C5" w:rsidRPr="00A34F2C" w:rsidRDefault="00733874" w:rsidP="0073387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6511920">
            <wp:extent cx="3962400" cy="285750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43E0C0DD">
            <wp:extent cx="3962400" cy="278892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78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32B569FB">
            <wp:extent cx="3962400" cy="2827020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82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571C5" w:rsidRPr="00A34F2C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708" w:rsidRDefault="007F2708">
      <w:r>
        <w:separator/>
      </w:r>
    </w:p>
  </w:endnote>
  <w:endnote w:type="continuationSeparator" w:id="0">
    <w:p w:rsidR="007F2708" w:rsidRDefault="007F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708" w:rsidRDefault="007F2708">
      <w:r>
        <w:separator/>
      </w:r>
    </w:p>
  </w:footnote>
  <w:footnote w:type="continuationSeparator" w:id="0">
    <w:p w:rsidR="007F2708" w:rsidRDefault="007F2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317C1A" w:rsidRDefault="00733874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717550</wp:posOffset>
              </wp:positionV>
              <wp:extent cx="532765" cy="12573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56.5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408940</wp:posOffset>
              </wp:positionV>
              <wp:extent cx="5003800" cy="55753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7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32.2pt;width:394pt;height:43.9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414020</wp:posOffset>
          </wp:positionV>
          <wp:extent cx="906780" cy="719455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78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77BE"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>
      <w:rPr>
        <w:rFonts w:ascii="Arial" w:hAnsi="Arial" w:cs="Arial"/>
        <w:b/>
        <w:sz w:val="20"/>
        <w:szCs w:val="20"/>
        <w:u w:val="single"/>
      </w:rPr>
      <w:t>2222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>
      <w:rPr>
        <w:rFonts w:ascii="Arial" w:hAnsi="Arial" w:cs="Arial"/>
        <w:b/>
        <w:sz w:val="20"/>
        <w:szCs w:val="20"/>
        <w:u w:val="single"/>
      </w:rPr>
      <w:t xml:space="preserve"> Dr. Rodrigo Salomon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3874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2708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F3FD9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6F019-67D8-4207-86EF-4CCD2FB2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2020-11-30T18:00:00Z</dcterms:created>
  <dcterms:modified xsi:type="dcterms:W3CDTF">2020-11-30T18:07:00Z</dcterms:modified>
</cp:coreProperties>
</file>